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B2" w:rsidRDefault="006165B2" w:rsidP="00E8623D">
      <w:pPr>
        <w:jc w:val="center"/>
        <w:rPr>
          <w:b/>
          <w:sz w:val="28"/>
          <w:szCs w:val="28"/>
        </w:rPr>
      </w:pPr>
      <w:r w:rsidRPr="00E8623D">
        <w:rPr>
          <w:b/>
          <w:sz w:val="28"/>
          <w:szCs w:val="28"/>
        </w:rPr>
        <w:t>ГРАФИК</w:t>
      </w:r>
    </w:p>
    <w:p w:rsidR="006165B2" w:rsidRDefault="006165B2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территориальных комиссий по профилактике </w:t>
      </w:r>
    </w:p>
    <w:p w:rsidR="006165B2" w:rsidRDefault="006165B2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правонарушений сельских поселений </w:t>
      </w:r>
    </w:p>
    <w:p w:rsidR="006165B2" w:rsidRDefault="006165B2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6165B2" w:rsidRDefault="006165B2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мае</w:t>
      </w:r>
      <w:r>
        <w:rPr>
          <w:sz w:val="28"/>
          <w:szCs w:val="28"/>
        </w:rPr>
        <w:t xml:space="preserve"> 2018 года</w:t>
      </w:r>
    </w:p>
    <w:p w:rsidR="006165B2" w:rsidRDefault="006165B2" w:rsidP="00E8623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4680"/>
      </w:tblGrid>
      <w:tr w:rsidR="006165B2" w:rsidTr="007065FF">
        <w:tc>
          <w:tcPr>
            <w:tcW w:w="648" w:type="dxa"/>
          </w:tcPr>
          <w:p w:rsidR="006165B2" w:rsidRPr="007065FF" w:rsidRDefault="006165B2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№</w:t>
            </w:r>
          </w:p>
        </w:tc>
        <w:tc>
          <w:tcPr>
            <w:tcW w:w="3960" w:type="dxa"/>
          </w:tcPr>
          <w:p w:rsidR="006165B2" w:rsidRPr="007065FF" w:rsidRDefault="006165B2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6165B2" w:rsidRPr="007065FF" w:rsidRDefault="006165B2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Дата проведения заседания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 xml:space="preserve">Старощербиновское </w:t>
            </w:r>
          </w:p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28 мая 2018 года</w:t>
            </w:r>
          </w:p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16.30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 xml:space="preserve">Щербиновское сельское </w:t>
            </w:r>
          </w:p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23 мая 2018 года</w:t>
            </w:r>
          </w:p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14.00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 xml:space="preserve">Екатериновское сельское </w:t>
            </w:r>
          </w:p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18 мая 2018 года</w:t>
            </w:r>
          </w:p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14.00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Глафировское сельское</w:t>
            </w:r>
          </w:p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24 мая 2018 года</w:t>
            </w:r>
          </w:p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14.00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</w:tcPr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Новощербиновское сельское поселение</w:t>
            </w:r>
          </w:p>
        </w:tc>
        <w:tc>
          <w:tcPr>
            <w:tcW w:w="4680" w:type="dxa"/>
          </w:tcPr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30 мая 2018 года</w:t>
            </w:r>
          </w:p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14.00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</w:tcPr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Шабельское сельское</w:t>
            </w:r>
          </w:p>
          <w:p w:rsidR="006165B2" w:rsidRPr="00881129" w:rsidRDefault="006165B2" w:rsidP="007400BD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30 мая 2018 года</w:t>
            </w:r>
          </w:p>
          <w:p w:rsidR="006165B2" w:rsidRPr="00881129" w:rsidRDefault="006165B2" w:rsidP="007400BD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14.00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0A352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7.</w:t>
            </w:r>
          </w:p>
        </w:tc>
        <w:tc>
          <w:tcPr>
            <w:tcW w:w="3960" w:type="dxa"/>
          </w:tcPr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 xml:space="preserve">Николаевское сельское </w:t>
            </w:r>
          </w:p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Pr="00881129">
              <w:rPr>
                <w:sz w:val="28"/>
                <w:szCs w:val="28"/>
              </w:rPr>
              <w:t xml:space="preserve"> мая 2018 года</w:t>
            </w:r>
          </w:p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15.00 часов</w:t>
            </w:r>
          </w:p>
        </w:tc>
      </w:tr>
      <w:tr w:rsidR="006165B2" w:rsidTr="007065FF">
        <w:tc>
          <w:tcPr>
            <w:tcW w:w="648" w:type="dxa"/>
          </w:tcPr>
          <w:p w:rsidR="006165B2" w:rsidRPr="00881129" w:rsidRDefault="006165B2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8.</w:t>
            </w:r>
          </w:p>
        </w:tc>
        <w:tc>
          <w:tcPr>
            <w:tcW w:w="3960" w:type="dxa"/>
          </w:tcPr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 xml:space="preserve">Ейскоукрепленское </w:t>
            </w:r>
          </w:p>
          <w:p w:rsidR="006165B2" w:rsidRPr="00881129" w:rsidRDefault="006165B2" w:rsidP="0043522F">
            <w:pPr>
              <w:jc w:val="both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30 мая 2018 года</w:t>
            </w:r>
          </w:p>
          <w:p w:rsidR="006165B2" w:rsidRPr="00881129" w:rsidRDefault="006165B2" w:rsidP="0043522F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в 15.00 часов</w:t>
            </w:r>
          </w:p>
        </w:tc>
      </w:tr>
    </w:tbl>
    <w:p w:rsidR="006165B2" w:rsidRDefault="006165B2" w:rsidP="00E8623D">
      <w:pPr>
        <w:jc w:val="center"/>
        <w:rPr>
          <w:sz w:val="28"/>
          <w:szCs w:val="28"/>
        </w:rPr>
      </w:pPr>
    </w:p>
    <w:p w:rsidR="006165B2" w:rsidRDefault="006165B2" w:rsidP="00E8623D">
      <w:pPr>
        <w:jc w:val="center"/>
        <w:rPr>
          <w:sz w:val="28"/>
          <w:szCs w:val="28"/>
        </w:rPr>
      </w:pPr>
    </w:p>
    <w:p w:rsidR="006165B2" w:rsidRDefault="006165B2" w:rsidP="00E8623D">
      <w:pPr>
        <w:jc w:val="center"/>
        <w:rPr>
          <w:sz w:val="28"/>
          <w:szCs w:val="28"/>
        </w:rPr>
      </w:pPr>
    </w:p>
    <w:p w:rsidR="006165B2" w:rsidRDefault="006165B2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</w:p>
    <w:p w:rsidR="006165B2" w:rsidRDefault="006165B2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с правоохранительными </w:t>
      </w:r>
    </w:p>
    <w:p w:rsidR="006165B2" w:rsidRDefault="006165B2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органами и казачеством администрации</w:t>
      </w:r>
    </w:p>
    <w:p w:rsidR="006165B2" w:rsidRDefault="006165B2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165B2" w:rsidRPr="00E8623D" w:rsidRDefault="006165B2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Е.Н.Титаренко</w:t>
      </w:r>
    </w:p>
    <w:sectPr w:rsidR="006165B2" w:rsidRPr="00E8623D" w:rsidSect="004E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2D1"/>
    <w:rsid w:val="00064062"/>
    <w:rsid w:val="00092CAC"/>
    <w:rsid w:val="000A3520"/>
    <w:rsid w:val="00112572"/>
    <w:rsid w:val="001204B4"/>
    <w:rsid w:val="00177E4A"/>
    <w:rsid w:val="001801C2"/>
    <w:rsid w:val="00192890"/>
    <w:rsid w:val="00192D69"/>
    <w:rsid w:val="00195A96"/>
    <w:rsid w:val="001963BA"/>
    <w:rsid w:val="001B1C8D"/>
    <w:rsid w:val="001C63C9"/>
    <w:rsid w:val="00221C28"/>
    <w:rsid w:val="00246E16"/>
    <w:rsid w:val="00264A46"/>
    <w:rsid w:val="00280B2D"/>
    <w:rsid w:val="0029368A"/>
    <w:rsid w:val="002A5B32"/>
    <w:rsid w:val="002B6759"/>
    <w:rsid w:val="002E2CC5"/>
    <w:rsid w:val="002F7382"/>
    <w:rsid w:val="00300A69"/>
    <w:rsid w:val="003144BB"/>
    <w:rsid w:val="003743EB"/>
    <w:rsid w:val="00384210"/>
    <w:rsid w:val="00385AC2"/>
    <w:rsid w:val="003D72BC"/>
    <w:rsid w:val="004103D8"/>
    <w:rsid w:val="00417F90"/>
    <w:rsid w:val="0043522F"/>
    <w:rsid w:val="00435250"/>
    <w:rsid w:val="00446E28"/>
    <w:rsid w:val="00477053"/>
    <w:rsid w:val="0049299B"/>
    <w:rsid w:val="004A2F29"/>
    <w:rsid w:val="004A4851"/>
    <w:rsid w:val="004E23DA"/>
    <w:rsid w:val="004F0D49"/>
    <w:rsid w:val="005002F5"/>
    <w:rsid w:val="00512A6F"/>
    <w:rsid w:val="00512C89"/>
    <w:rsid w:val="005776E4"/>
    <w:rsid w:val="005942D1"/>
    <w:rsid w:val="006165B2"/>
    <w:rsid w:val="00675761"/>
    <w:rsid w:val="00676587"/>
    <w:rsid w:val="0069227D"/>
    <w:rsid w:val="006D7060"/>
    <w:rsid w:val="007065FF"/>
    <w:rsid w:val="007400BD"/>
    <w:rsid w:val="007C4A10"/>
    <w:rsid w:val="007D4E36"/>
    <w:rsid w:val="007E5568"/>
    <w:rsid w:val="007E7EC3"/>
    <w:rsid w:val="008200B3"/>
    <w:rsid w:val="00824EBB"/>
    <w:rsid w:val="00833541"/>
    <w:rsid w:val="00835F0D"/>
    <w:rsid w:val="00880071"/>
    <w:rsid w:val="00881129"/>
    <w:rsid w:val="00884724"/>
    <w:rsid w:val="0089660C"/>
    <w:rsid w:val="008B0D4E"/>
    <w:rsid w:val="008C02B1"/>
    <w:rsid w:val="008F06D0"/>
    <w:rsid w:val="00974289"/>
    <w:rsid w:val="00A14150"/>
    <w:rsid w:val="00A166B0"/>
    <w:rsid w:val="00A43BD7"/>
    <w:rsid w:val="00A57B2E"/>
    <w:rsid w:val="00A663F0"/>
    <w:rsid w:val="00A6644C"/>
    <w:rsid w:val="00A77247"/>
    <w:rsid w:val="00A82845"/>
    <w:rsid w:val="00AA45FF"/>
    <w:rsid w:val="00AB61BC"/>
    <w:rsid w:val="00B32DC4"/>
    <w:rsid w:val="00B401C0"/>
    <w:rsid w:val="00B51AF5"/>
    <w:rsid w:val="00B67ABF"/>
    <w:rsid w:val="00B80E9E"/>
    <w:rsid w:val="00B958EF"/>
    <w:rsid w:val="00B95987"/>
    <w:rsid w:val="00BA07C7"/>
    <w:rsid w:val="00BA1F65"/>
    <w:rsid w:val="00BB0963"/>
    <w:rsid w:val="00C629CF"/>
    <w:rsid w:val="00C83775"/>
    <w:rsid w:val="00C913EF"/>
    <w:rsid w:val="00CA6544"/>
    <w:rsid w:val="00CD5D8A"/>
    <w:rsid w:val="00DD392D"/>
    <w:rsid w:val="00DE22F1"/>
    <w:rsid w:val="00DE7CA6"/>
    <w:rsid w:val="00E07481"/>
    <w:rsid w:val="00E2726F"/>
    <w:rsid w:val="00E3551D"/>
    <w:rsid w:val="00E46DD3"/>
    <w:rsid w:val="00E77C4D"/>
    <w:rsid w:val="00E8623D"/>
    <w:rsid w:val="00E935DF"/>
    <w:rsid w:val="00EA1C2D"/>
    <w:rsid w:val="00F162CC"/>
    <w:rsid w:val="00F5134E"/>
    <w:rsid w:val="00F563D0"/>
    <w:rsid w:val="00F67397"/>
    <w:rsid w:val="00FE05E2"/>
    <w:rsid w:val="00FE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862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15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410</TotalTime>
  <Pages>1</Pages>
  <Words>149</Words>
  <Characters>851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User</cp:lastModifiedBy>
  <cp:revision>57</cp:revision>
  <cp:lastPrinted>2018-05-04T05:42:00Z</cp:lastPrinted>
  <dcterms:created xsi:type="dcterms:W3CDTF">2017-02-13T11:57:00Z</dcterms:created>
  <dcterms:modified xsi:type="dcterms:W3CDTF">2018-05-04T05:43:00Z</dcterms:modified>
</cp:coreProperties>
</file>